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473B73" w:rsidRDefault="00410F1F" w:rsidP="00473B73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1701D5" w:rsidRPr="001701D5">
        <w:rPr>
          <w:b/>
          <w:color w:val="000000"/>
          <w:sz w:val="23"/>
          <w:szCs w:val="23"/>
        </w:rPr>
        <w:t>Земельный участок находится в охранной зоне ВЛ-0,4 Кв ул. 2-я Нагорная №133-215,88-182 от ТП№127. Реестровый номер границы: 74:25-6.182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701D5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2A6E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73B73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B3552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C156B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C4751D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2025-12-10T05:44:00Z</dcterms:created>
  <dcterms:modified xsi:type="dcterms:W3CDTF">2025-12-10T05:44:00Z</dcterms:modified>
</cp:coreProperties>
</file>